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89481" w14:textId="77777777" w:rsidR="00805796" w:rsidRDefault="00805796" w:rsidP="00805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LECOTE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3535C78B" w14:textId="77777777" w:rsidR="00805796" w:rsidRDefault="00805796" w:rsidP="008057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34FF8D" w14:textId="77777777" w:rsidR="00805796" w:rsidRDefault="00805796" w:rsidP="008057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3CBF2D" w14:textId="77777777" w:rsidR="00805796" w:rsidRDefault="00805796" w:rsidP="00805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Cambridge into lands</w:t>
      </w:r>
    </w:p>
    <w:p w14:paraId="147F2466" w14:textId="77777777" w:rsidR="00805796" w:rsidRDefault="00805796" w:rsidP="00805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Hugh la </w:t>
      </w:r>
      <w:proofErr w:type="spellStart"/>
      <w:r>
        <w:rPr>
          <w:rFonts w:ascii="Times New Roman" w:hAnsi="Times New Roman" w:cs="Times New Roman"/>
          <w:sz w:val="24"/>
          <w:szCs w:val="24"/>
        </w:rPr>
        <w:t>Zouche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CA42B0D" w14:textId="77777777" w:rsidR="00805796" w:rsidRDefault="00805796" w:rsidP="00805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D3B6A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https://inquisitionspostmortem.ac.uk/view/inquisition/18-053/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114954B" w14:textId="77777777" w:rsidR="00805796" w:rsidRDefault="00805796" w:rsidP="008057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B05CF3" w14:textId="77777777" w:rsidR="00805796" w:rsidRDefault="00805796" w:rsidP="008057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EAB61D" w14:textId="77777777" w:rsidR="00805796" w:rsidRPr="00C37CF1" w:rsidRDefault="00805796" w:rsidP="00805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February 2022</w:t>
      </w:r>
    </w:p>
    <w:p w14:paraId="3EC3195D" w14:textId="1459363A" w:rsidR="00BA00AB" w:rsidRPr="0080579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057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518D6" w14:textId="77777777" w:rsidR="00805796" w:rsidRDefault="00805796" w:rsidP="009139A6">
      <w:r>
        <w:separator/>
      </w:r>
    </w:p>
  </w:endnote>
  <w:endnote w:type="continuationSeparator" w:id="0">
    <w:p w14:paraId="56461876" w14:textId="77777777" w:rsidR="00805796" w:rsidRDefault="008057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E42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379B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C59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0C898" w14:textId="77777777" w:rsidR="00805796" w:rsidRDefault="00805796" w:rsidP="009139A6">
      <w:r>
        <w:separator/>
      </w:r>
    </w:p>
  </w:footnote>
  <w:footnote w:type="continuationSeparator" w:id="0">
    <w:p w14:paraId="0E91DCA6" w14:textId="77777777" w:rsidR="00805796" w:rsidRDefault="008057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DDE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842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9EA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796"/>
    <w:rsid w:val="000666E0"/>
    <w:rsid w:val="002510B7"/>
    <w:rsid w:val="005C130B"/>
    <w:rsid w:val="0080579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70224"/>
  <w15:chartTrackingRefBased/>
  <w15:docId w15:val="{0854594E-9ABF-4487-8D6C-279E1BE50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057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53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2022-02-06T20:45:00Z</dcterms:created>
  <dcterms:modified xsi:type="dcterms:W3CDTF">2022-02-06T20:47:00Z</dcterms:modified>
</cp:coreProperties>
</file>